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DFF04" w14:textId="77777777" w:rsidR="00294147" w:rsidRDefault="00294147" w:rsidP="00294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DALYANCE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2B9CF627" w14:textId="28CBECF0" w:rsidR="00294147" w:rsidRDefault="00294147" w:rsidP="00294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Shrewsbury.</w:t>
      </w:r>
      <w:r>
        <w:rPr>
          <w:rFonts w:ascii="Times New Roman" w:hAnsi="Times New Roman" w:cs="Times New Roman"/>
          <w:sz w:val="24"/>
          <w:szCs w:val="24"/>
        </w:rPr>
        <w:t xml:space="preserve"> Sheather.</w:t>
      </w:r>
    </w:p>
    <w:p w14:paraId="3F9BEFE7" w14:textId="77777777" w:rsidR="00294147" w:rsidRDefault="00294147" w:rsidP="00294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4F35D0" w14:textId="77777777" w:rsidR="00294147" w:rsidRDefault="00294147" w:rsidP="00294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D05A41" w14:textId="77777777" w:rsidR="00294147" w:rsidRDefault="00294147" w:rsidP="00294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 of</w:t>
      </w:r>
    </w:p>
    <w:p w14:paraId="05236CD3" w14:textId="77777777" w:rsidR="00294147" w:rsidRDefault="00294147" w:rsidP="00294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granted at the last Parliament, in the city and suburbs of Shrewsbury.</w:t>
      </w:r>
    </w:p>
    <w:p w14:paraId="3B127BC5" w14:textId="77777777" w:rsidR="00294147" w:rsidRDefault="00294147" w:rsidP="00294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p.117)</w:t>
      </w:r>
    </w:p>
    <w:p w14:paraId="4F231958" w14:textId="77777777" w:rsidR="00294147" w:rsidRDefault="00294147" w:rsidP="00294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902A93" w14:textId="77777777" w:rsidR="00294147" w:rsidRDefault="00294147" w:rsidP="00294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BE0892" w14:textId="77777777" w:rsidR="00294147" w:rsidRPr="00680D2B" w:rsidRDefault="00294147" w:rsidP="00294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2021</w:t>
      </w:r>
    </w:p>
    <w:p w14:paraId="777455A6" w14:textId="665B813C" w:rsidR="00BA00AB" w:rsidRPr="0029414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941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6AAF8" w14:textId="77777777" w:rsidR="00294147" w:rsidRDefault="00294147" w:rsidP="009139A6">
      <w:r>
        <w:separator/>
      </w:r>
    </w:p>
  </w:endnote>
  <w:endnote w:type="continuationSeparator" w:id="0">
    <w:p w14:paraId="66A9C482" w14:textId="77777777" w:rsidR="00294147" w:rsidRDefault="002941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D29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72A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69E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6BF42" w14:textId="77777777" w:rsidR="00294147" w:rsidRDefault="00294147" w:rsidP="009139A6">
      <w:r>
        <w:separator/>
      </w:r>
    </w:p>
  </w:footnote>
  <w:footnote w:type="continuationSeparator" w:id="0">
    <w:p w14:paraId="02BFED19" w14:textId="77777777" w:rsidR="00294147" w:rsidRDefault="002941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314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0A9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E18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147"/>
    <w:rsid w:val="000666E0"/>
    <w:rsid w:val="002510B7"/>
    <w:rsid w:val="0029414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61A61"/>
  <w15:chartTrackingRefBased/>
  <w15:docId w15:val="{FBDADA17-7520-4145-A883-3AE040CB7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2021-05-11T08:05:00Z</dcterms:created>
  <dcterms:modified xsi:type="dcterms:W3CDTF">2021-05-11T08:06:00Z</dcterms:modified>
</cp:coreProperties>
</file>